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08A96E2C" w:rsidR="002851E6" w:rsidRPr="00045110" w:rsidRDefault="002851E6" w:rsidP="002851E6">
      <w:pPr>
        <w:pStyle w:val="3GPPHeader"/>
        <w:spacing w:after="60"/>
        <w:rPr>
          <w:szCs w:val="24"/>
          <w:highlight w:val="yellow"/>
        </w:rPr>
      </w:pPr>
      <w:bookmarkStart w:id="0" w:name="_Hlk4692435"/>
      <w:r w:rsidRPr="00CE0424">
        <w:t xml:space="preserve">3GPP TSG-RAN </w:t>
      </w:r>
      <w:r w:rsidRPr="00045110">
        <w:rPr>
          <w:szCs w:val="24"/>
        </w:rPr>
        <w:t>WG2#</w:t>
      </w:r>
      <w:r w:rsidR="00C1513C" w:rsidRPr="00045110">
        <w:rPr>
          <w:szCs w:val="24"/>
        </w:rPr>
        <w:t>10</w:t>
      </w:r>
      <w:bookmarkEnd w:id="0"/>
      <w:r w:rsidR="00BD4D79">
        <w:rPr>
          <w:szCs w:val="24"/>
        </w:rPr>
        <w:t>6</w:t>
      </w:r>
      <w:r w:rsidRPr="00045110">
        <w:rPr>
          <w:szCs w:val="24"/>
        </w:rPr>
        <w:tab/>
      </w:r>
      <w:r w:rsidR="006B255A" w:rsidRPr="006B255A">
        <w:rPr>
          <w:szCs w:val="24"/>
        </w:rPr>
        <w:t>R2-1906009</w:t>
      </w:r>
    </w:p>
    <w:p w14:paraId="3BE9C325" w14:textId="44C20F0E" w:rsidR="00681F1C" w:rsidRDefault="00BD4D79" w:rsidP="00681F1C">
      <w:pPr>
        <w:pStyle w:val="3GPPHeader"/>
        <w:spacing w:after="0"/>
        <w:rPr>
          <w:rFonts w:cs="Arial"/>
          <w:sz w:val="22"/>
        </w:rPr>
      </w:pPr>
      <w:r w:rsidRPr="00465A5A">
        <w:t xml:space="preserve">Reno, USA, 13 - 17 May </w:t>
      </w:r>
      <w:r>
        <w:t>2019</w:t>
      </w:r>
      <w:r w:rsidR="00681F1C">
        <w:tab/>
      </w:r>
      <w:r w:rsidR="006B255A">
        <w:t>R</w:t>
      </w:r>
      <w:r>
        <w:t xml:space="preserve">esubmission of </w:t>
      </w:r>
      <w:r w:rsidRPr="00BD4D79">
        <w:t>R2-1904483</w:t>
      </w:r>
    </w:p>
    <w:p w14:paraId="128CF751" w14:textId="77777777" w:rsidR="00681F1C" w:rsidRPr="00CE0424" w:rsidRDefault="00681F1C" w:rsidP="002851E6">
      <w:pPr>
        <w:pStyle w:val="3GPPHeader"/>
      </w:pPr>
    </w:p>
    <w:p w14:paraId="571EEBB1" w14:textId="77F318A8" w:rsidR="002851E6" w:rsidRPr="00E54057" w:rsidRDefault="002851E6" w:rsidP="002851E6">
      <w:pPr>
        <w:pStyle w:val="3GPPHeader"/>
        <w:rPr>
          <w:sz w:val="20"/>
        </w:rPr>
      </w:pPr>
      <w:r w:rsidRPr="00E54057">
        <w:rPr>
          <w:sz w:val="22"/>
        </w:rPr>
        <w:t>Agenda Item:</w:t>
      </w:r>
      <w:r w:rsidRPr="00E54057">
        <w:rPr>
          <w:sz w:val="22"/>
        </w:rPr>
        <w:tab/>
      </w:r>
      <w:r w:rsidR="00C044F7" w:rsidRPr="00C044F7">
        <w:rPr>
          <w:sz w:val="20"/>
        </w:rPr>
        <w:t>11.10.4.1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1DDAF2EF" w14:textId="52EFD940" w:rsidR="00E90E49" w:rsidRPr="00F043D6" w:rsidRDefault="003D3C45" w:rsidP="30E42BEA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30E42BEA" w:rsidRPr="30E42BEA">
        <w:rPr>
          <w:sz w:val="22"/>
          <w:szCs w:val="22"/>
        </w:rPr>
        <w:t xml:space="preserve"> </w:t>
      </w:r>
      <w:r w:rsidR="00C044F7">
        <w:rPr>
          <w:sz w:val="22"/>
          <w:szCs w:val="22"/>
        </w:rPr>
        <w:tab/>
      </w:r>
      <w:r w:rsidR="30E42BEA" w:rsidRPr="30E42BEA">
        <w:rPr>
          <w:sz w:val="22"/>
          <w:szCs w:val="22"/>
        </w:rPr>
        <w:t>On Fast SCell activation in NR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0EA114B3" w14:textId="77777777" w:rsidR="005918D4" w:rsidRPr="005918D4" w:rsidRDefault="005918D4" w:rsidP="005918D4">
      <w:pPr>
        <w:rPr>
          <w:lang w:val="en-US" w:eastAsia="ja-JP"/>
        </w:rPr>
      </w:pPr>
      <w:bookmarkStart w:id="1" w:name="_Hlk513657944"/>
      <w:r w:rsidRPr="005918D4">
        <w:rPr>
          <w:lang w:val="en-US" w:eastAsia="ja-JP"/>
        </w:rPr>
        <w:t>The Rel-16 WI LTE and NR Carrier aggregation and dual connectivity enhancements include the following objective:</w:t>
      </w:r>
    </w:p>
    <w:p w14:paraId="54A3C7A8" w14:textId="77777777" w:rsidR="005918D4" w:rsidRPr="005918D4" w:rsidRDefault="005918D4" w:rsidP="005918D4">
      <w:pPr>
        <w:numPr>
          <w:ilvl w:val="0"/>
          <w:numId w:val="21"/>
        </w:numPr>
        <w:rPr>
          <w:bCs/>
          <w:lang w:val="en-US" w:eastAsia="ja-JP"/>
        </w:rPr>
      </w:pPr>
      <w:r w:rsidRPr="005918D4">
        <w:rPr>
          <w:b/>
          <w:bCs/>
          <w:lang w:val="en-US" w:eastAsia="ja-JP"/>
        </w:rPr>
        <w:t>Efficient and low latency serving cell configuration/activation/setup:</w:t>
      </w:r>
      <w:r w:rsidRPr="005918D4">
        <w:rPr>
          <w:bCs/>
          <w:lang w:val="en-US" w:eastAsia="ja-JP"/>
        </w:rPr>
        <w:t xml:space="preserve"> Minimizing </w:t>
      </w:r>
      <w:proofErr w:type="spellStart"/>
      <w:r w:rsidRPr="005918D4">
        <w:rPr>
          <w:bCs/>
          <w:lang w:val="en-US" w:eastAsia="ja-JP"/>
        </w:rPr>
        <w:t>signalling</w:t>
      </w:r>
      <w:proofErr w:type="spellEnd"/>
      <w:r w:rsidRPr="005918D4">
        <w:rPr>
          <w:bCs/>
          <w:lang w:val="en-US" w:eastAsia="ja-JP"/>
        </w:rPr>
        <w:t xml:space="preserve"> overhead and latency needed for initial cell setup, additional cell setup and additional cell activation for data transmission. [RAN2, RAN1, RAN4, RAN3]</w:t>
      </w:r>
    </w:p>
    <w:p w14:paraId="2A2F4D73" w14:textId="77777777" w:rsidR="005918D4" w:rsidRPr="005918D4" w:rsidRDefault="005918D4" w:rsidP="005918D4">
      <w:pPr>
        <w:numPr>
          <w:ilvl w:val="1"/>
          <w:numId w:val="20"/>
        </w:numPr>
        <w:rPr>
          <w:bCs/>
          <w:lang w:val="en-US" w:eastAsia="ja-JP"/>
        </w:rPr>
      </w:pPr>
      <w:r w:rsidRPr="005918D4">
        <w:rPr>
          <w:bCs/>
          <w:lang w:val="en-US" w:eastAsia="ja-JP"/>
        </w:rPr>
        <w:t>This objective applies to MR-DC, NR-NR DC and CA</w:t>
      </w:r>
    </w:p>
    <w:p w14:paraId="73BB1150" w14:textId="77777777" w:rsidR="005918D4" w:rsidRPr="005918D4" w:rsidRDefault="005918D4" w:rsidP="005918D4">
      <w:pPr>
        <w:numPr>
          <w:ilvl w:val="1"/>
          <w:numId w:val="20"/>
        </w:numPr>
        <w:rPr>
          <w:bCs/>
          <w:lang w:val="en-US" w:eastAsia="ja-JP"/>
        </w:rPr>
      </w:pPr>
      <w:r w:rsidRPr="005918D4">
        <w:rPr>
          <w:bCs/>
          <w:lang w:val="en-US" w:eastAsia="ja-JP"/>
        </w:rPr>
        <w:t>The objective should consider enhancements when starting from IDLE, INACTIVE mode and CONNECTED mode</w:t>
      </w:r>
    </w:p>
    <w:p w14:paraId="6A94106A" w14:textId="77777777" w:rsidR="005918D4" w:rsidRPr="005918D4" w:rsidRDefault="005918D4" w:rsidP="005918D4">
      <w:pPr>
        <w:rPr>
          <w:lang w:eastAsia="ja-JP"/>
        </w:rPr>
      </w:pPr>
    </w:p>
    <w:p w14:paraId="6D58F0A2" w14:textId="29F72EDA" w:rsidR="005A51AA" w:rsidRDefault="005918D4" w:rsidP="005A51AA">
      <w:pPr>
        <w:rPr>
          <w:lang w:eastAsia="ja-JP"/>
        </w:rPr>
      </w:pPr>
      <w:r w:rsidRPr="005918D4">
        <w:rPr>
          <w:lang w:eastAsia="ja-JP"/>
        </w:rPr>
        <w:t xml:space="preserve">In this contribution, optimizations to the SCell are discussed to enhance the activation. </w:t>
      </w:r>
    </w:p>
    <w:p w14:paraId="08146620" w14:textId="77777777" w:rsidR="005A51AA" w:rsidRPr="00CE0424" w:rsidRDefault="005A51AA" w:rsidP="005A51AA">
      <w:pPr>
        <w:pStyle w:val="Heading1"/>
      </w:pPr>
      <w:bookmarkStart w:id="2" w:name="_Ref178064866"/>
      <w:bookmarkEnd w:id="1"/>
      <w:r w:rsidRPr="00CE0424">
        <w:t>Discussion</w:t>
      </w:r>
      <w:bookmarkEnd w:id="2"/>
    </w:p>
    <w:p w14:paraId="2F43AEDC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>During RAN2#105, it was agreed that SCell state could be configured by RRC:</w:t>
      </w:r>
    </w:p>
    <w:p w14:paraId="5297E7B1" w14:textId="77777777" w:rsidR="005918D4" w:rsidRDefault="005918D4" w:rsidP="005918D4">
      <w:pPr>
        <w:rPr>
          <w:lang w:eastAsia="ko-KR"/>
        </w:rPr>
      </w:pPr>
      <w:r>
        <w:rPr>
          <w:noProof/>
        </w:rPr>
        <mc:AlternateContent>
          <mc:Choice Requires="wps">
            <w:drawing>
              <wp:inline distT="0" distB="0" distL="0" distR="0" wp14:anchorId="0CB247BF" wp14:editId="2E7729DB">
                <wp:extent cx="1828800" cy="1828800"/>
                <wp:effectExtent l="0" t="0" r="12700" b="2286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826A18" w14:textId="77777777" w:rsidR="00FF7EAA" w:rsidRDefault="00FF7EAA" w:rsidP="005918D4">
                            <w:pPr>
                              <w:pStyle w:val="Doc-text2"/>
                            </w:pPr>
                            <w:r>
                              <w:t>Agreements:</w:t>
                            </w:r>
                          </w:p>
                          <w:p w14:paraId="6F2D1320" w14:textId="77777777" w:rsidR="00FF7EAA" w:rsidRPr="00BE5B1D" w:rsidRDefault="00FF7EAA" w:rsidP="005918D4">
                            <w:pPr>
                              <w:pStyle w:val="Doc-text2"/>
                              <w:numPr>
                                <w:ilvl w:val="0"/>
                                <w:numId w:val="22"/>
                              </w:numPr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040947">
                              <w:t>The configured</w:t>
                            </w:r>
                            <w:r>
                              <w:t xml:space="preserve"> </w:t>
                            </w:r>
                            <w:r w:rsidRPr="00040947">
                              <w:t xml:space="preserve">SCells </w:t>
                            </w:r>
                            <w:r>
                              <w:t xml:space="preserve">(MCG and SCG) </w:t>
                            </w:r>
                            <w:r w:rsidRPr="00040947">
                              <w:t xml:space="preserve">can be </w:t>
                            </w:r>
                            <w:r>
                              <w:t xml:space="preserve">configured in </w:t>
                            </w:r>
                            <w:r w:rsidRPr="00040947">
                              <w:t>deactivated or activated</w:t>
                            </w:r>
                            <w:r>
                              <w:t xml:space="preserve"> state by RRC </w:t>
                            </w:r>
                            <w:r w:rsidRPr="00040947">
                              <w:t xml:space="preserve">upon addition or after a handover.  </w:t>
                            </w:r>
                            <w:r>
                              <w:t xml:space="preserve">Timing requirements are up to RAN4.  FFS if this applies to resume.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B247B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D826A18" w14:textId="77777777" w:rsidR="00FF7EAA" w:rsidRDefault="00FF7EAA" w:rsidP="005918D4">
                      <w:pPr>
                        <w:pStyle w:val="Doc-text2"/>
                      </w:pPr>
                      <w:r>
                        <w:t>Agreements:</w:t>
                      </w:r>
                    </w:p>
                    <w:p w14:paraId="6F2D1320" w14:textId="77777777" w:rsidR="00FF7EAA" w:rsidRPr="00BE5B1D" w:rsidRDefault="00FF7EAA" w:rsidP="005918D4">
                      <w:pPr>
                        <w:pStyle w:val="Doc-text2"/>
                        <w:numPr>
                          <w:ilvl w:val="0"/>
                          <w:numId w:val="22"/>
                        </w:numPr>
                        <w:rPr>
                          <w:rFonts w:eastAsia="Malgun Gothic"/>
                          <w:lang w:val="en-US" w:eastAsia="ko-KR"/>
                        </w:rPr>
                      </w:pPr>
                      <w:r w:rsidRPr="00040947">
                        <w:t>The configured</w:t>
                      </w:r>
                      <w:r>
                        <w:t xml:space="preserve"> </w:t>
                      </w:r>
                      <w:r w:rsidRPr="00040947">
                        <w:t xml:space="preserve">SCells </w:t>
                      </w:r>
                      <w:r>
                        <w:t xml:space="preserve">(MCG and SCG) </w:t>
                      </w:r>
                      <w:r w:rsidRPr="00040947">
                        <w:t xml:space="preserve">can be </w:t>
                      </w:r>
                      <w:r>
                        <w:t xml:space="preserve">configured in </w:t>
                      </w:r>
                      <w:r w:rsidRPr="00040947">
                        <w:t>deactivated or activated</w:t>
                      </w:r>
                      <w:r>
                        <w:t xml:space="preserve"> state by RRC </w:t>
                      </w:r>
                      <w:r w:rsidRPr="00040947">
                        <w:t xml:space="preserve">upon addition or after a handover.  </w:t>
                      </w:r>
                      <w:r>
                        <w:t xml:space="preserve">Timing requirements are up to RAN4.  FFS if this applies to resume.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A04CDD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>When an</w:t>
      </w:r>
      <w:r w:rsidRPr="000B541D">
        <w:rPr>
          <w:lang w:eastAsia="ko-KR"/>
        </w:rPr>
        <w:t xml:space="preserve"> SCell</w:t>
      </w:r>
      <w:r>
        <w:rPr>
          <w:lang w:eastAsia="ko-KR"/>
        </w:rPr>
        <w:t xml:space="preserve"> is added via RRC signalling</w:t>
      </w:r>
      <w:r w:rsidRPr="000B541D">
        <w:rPr>
          <w:lang w:eastAsia="ko-KR"/>
        </w:rPr>
        <w:t>,</w:t>
      </w:r>
      <w:r>
        <w:rPr>
          <w:lang w:eastAsia="ko-KR"/>
        </w:rPr>
        <w:t xml:space="preserve"> the SCell can then be </w:t>
      </w:r>
      <w:r w:rsidRPr="003F60CC">
        <w:rPr>
          <w:i/>
          <w:lang w:eastAsia="ko-KR"/>
        </w:rPr>
        <w:t>activated</w:t>
      </w:r>
      <w:r>
        <w:rPr>
          <w:lang w:eastAsia="ko-KR"/>
        </w:rPr>
        <w:t>/</w:t>
      </w:r>
      <w:r w:rsidRPr="003F60CC">
        <w:rPr>
          <w:i/>
          <w:lang w:eastAsia="ko-KR"/>
        </w:rPr>
        <w:t>deactivated</w:t>
      </w:r>
      <w:r>
        <w:rPr>
          <w:lang w:eastAsia="ko-KR"/>
        </w:rPr>
        <w:t xml:space="preserve"> through </w:t>
      </w:r>
      <w:r w:rsidRPr="000B541D">
        <w:t xml:space="preserve">Activation/Deactivation MAC </w:t>
      </w:r>
      <w:r w:rsidRPr="000B541D">
        <w:rPr>
          <w:lang w:eastAsia="ko-KR"/>
        </w:rPr>
        <w:t>CE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or upon expiration of the </w:t>
      </w:r>
      <w:proofErr w:type="spellStart"/>
      <w:r w:rsidRPr="000B541D">
        <w:rPr>
          <w:i/>
          <w:lang w:eastAsia="ko-KR"/>
        </w:rPr>
        <w:t>sCellDeactivationTimer</w:t>
      </w:r>
      <w:proofErr w:type="spellEnd"/>
      <w:r w:rsidRPr="000B541D">
        <w:rPr>
          <w:lang w:eastAsia="ko-KR"/>
        </w:rPr>
        <w:t xml:space="preserve"> timer</w:t>
      </w:r>
      <w:r>
        <w:rPr>
          <w:lang w:eastAsia="ko-KR"/>
        </w:rPr>
        <w:t xml:space="preserve">. </w:t>
      </w:r>
    </w:p>
    <w:p w14:paraId="28B192C7" w14:textId="283DBA48" w:rsidR="005918D4" w:rsidRDefault="005918D4" w:rsidP="005918D4">
      <w:pPr>
        <w:rPr>
          <w:lang w:eastAsia="ko-KR"/>
        </w:rPr>
      </w:pPr>
      <w:r>
        <w:rPr>
          <w:lang w:eastAsia="ko-KR"/>
        </w:rPr>
        <w:t xml:space="preserve">When the SCell is </w:t>
      </w:r>
      <w:r w:rsidRPr="003F60CC">
        <w:rPr>
          <w:i/>
          <w:lang w:eastAsia="ko-KR"/>
        </w:rPr>
        <w:t>deactivated</w:t>
      </w:r>
      <w:r>
        <w:rPr>
          <w:lang w:eastAsia="ko-KR"/>
        </w:rPr>
        <w:t xml:space="preserve"> the UE is not required to monitor PDCCH, not required to report CSI measurements and SRS, UL-SCH, RACH and PUCH transmissions are not supported. However</w:t>
      </w:r>
      <w:r w:rsidR="002F2863">
        <w:rPr>
          <w:lang w:eastAsia="ko-KR"/>
        </w:rPr>
        <w:t>,</w:t>
      </w:r>
      <w:r>
        <w:rPr>
          <w:lang w:eastAsia="ko-KR"/>
        </w:rPr>
        <w:t xml:space="preserve"> the UE will continue to measure and report RRM measurements according to the measurement object configured for the SCell.</w:t>
      </w:r>
    </w:p>
    <w:p w14:paraId="3F58A3A0" w14:textId="77777777" w:rsidR="005918D4" w:rsidRDefault="005918D4" w:rsidP="005918D4">
      <w:r>
        <w:rPr>
          <w:lang w:eastAsia="ko-KR"/>
        </w:rPr>
        <w:t xml:space="preserve">In case the SCell is activated using MAC CE, there will be a processing delay of the MAC CE which will account for a minimum activation delay. Furthermore, RAN4 has defined a maximum allowed deactivation time (specified in TS 38.133) which </w:t>
      </w:r>
      <w:r>
        <w:t xml:space="preserve">depends on whether the cell is known (has been detected) or not, whether the cell is in FR1 or FR2, the </w:t>
      </w:r>
      <w:r w:rsidRPr="003445FB">
        <w:t>SCell measurement cycle</w:t>
      </w:r>
      <w:r>
        <w:t>, and the SMTC periodicity. Figure 1 below shows an illustration of this activation/deactivation delay.</w:t>
      </w:r>
    </w:p>
    <w:p w14:paraId="468A07F8" w14:textId="77777777" w:rsidR="005918D4" w:rsidRDefault="005918D4" w:rsidP="005918D4">
      <w:r w:rsidRPr="005C7CBB">
        <w:rPr>
          <w:noProof/>
        </w:rPr>
        <w:lastRenderedPageBreak/>
        <w:drawing>
          <wp:inline distT="0" distB="0" distL="0" distR="0" wp14:anchorId="2C8D7B43" wp14:editId="4ABE7339">
            <wp:extent cx="5760720" cy="27546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07C93" w14:textId="77777777" w:rsidR="005918D4" w:rsidRPr="001F2D9F" w:rsidRDefault="005918D4" w:rsidP="005918D4">
      <w:pPr>
        <w:jc w:val="center"/>
        <w:rPr>
          <w:rFonts w:cs="Arial"/>
          <w:b/>
          <w:u w:val="single"/>
        </w:rPr>
      </w:pPr>
      <w:r w:rsidRPr="001F2D9F">
        <w:rPr>
          <w:rFonts w:cs="Arial"/>
          <w:b/>
          <w:u w:val="single"/>
        </w:rPr>
        <w:t>Figure 1 – S</w:t>
      </w:r>
      <w:r>
        <w:rPr>
          <w:rFonts w:cs="Arial"/>
          <w:b/>
          <w:u w:val="single"/>
        </w:rPr>
        <w:t>C</w:t>
      </w:r>
      <w:r w:rsidRPr="001F2D9F">
        <w:rPr>
          <w:rFonts w:cs="Arial"/>
          <w:b/>
          <w:u w:val="single"/>
        </w:rPr>
        <w:t>ell activation</w:t>
      </w:r>
      <w:r>
        <w:rPr>
          <w:rFonts w:cs="Arial"/>
          <w:b/>
          <w:u w:val="single"/>
        </w:rPr>
        <w:t>/deactivation</w:t>
      </w:r>
      <w:r w:rsidRPr="001F2D9F">
        <w:rPr>
          <w:rFonts w:cs="Arial"/>
          <w:b/>
          <w:u w:val="single"/>
        </w:rPr>
        <w:t xml:space="preserve"> for NR Rel15</w:t>
      </w:r>
    </w:p>
    <w:p w14:paraId="6897F82E" w14:textId="77777777" w:rsidR="005918D4" w:rsidRDefault="005918D4" w:rsidP="005918D4">
      <w:pPr>
        <w:rPr>
          <w:lang w:eastAsia="ko-KR"/>
        </w:rPr>
      </w:pPr>
    </w:p>
    <w:p w14:paraId="2918E251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 xml:space="preserve">As shown in the figure, except for CSI reporting, the UE </w:t>
      </w:r>
      <w:proofErr w:type="gramStart"/>
      <w:r>
        <w:rPr>
          <w:lang w:eastAsia="ko-KR"/>
        </w:rPr>
        <w:t>is allowed to</w:t>
      </w:r>
      <w:proofErr w:type="gramEnd"/>
      <w:r>
        <w:rPr>
          <w:lang w:eastAsia="ko-KR"/>
        </w:rPr>
        <w:t xml:space="preserve"> start performing other ‘activation related actions’ (e.g. PDCCH monitoring for SCells, PUCCH/SRS transmission on the SCell) within a specified range of slots. i.e., after the minimum required activation delay and before the maximum allowed activation delay. CSI reporting for the SCell starts (and stops) with a fixed slot offset after receiving the activation (deactivation) command.</w:t>
      </w:r>
    </w:p>
    <w:p w14:paraId="3AAEFC97" w14:textId="77777777" w:rsidR="005918D4" w:rsidRDefault="005918D4" w:rsidP="005918D4">
      <w:pPr>
        <w:rPr>
          <w:lang w:eastAsia="ko-KR"/>
        </w:rPr>
      </w:pPr>
      <w:r>
        <w:rPr>
          <w:lang w:eastAsia="ko-KR"/>
        </w:rPr>
        <w:t>SCell activation using with MAC CE incur a minimum activation delay associated to the processing delay of the MAC CE</w:t>
      </w:r>
    </w:p>
    <w:p w14:paraId="661D0B6A" w14:textId="677C96EF" w:rsidR="005918D4" w:rsidRDefault="005918D4" w:rsidP="005918D4">
      <w:pPr>
        <w:rPr>
          <w:lang w:eastAsia="ko-KR"/>
        </w:rPr>
      </w:pPr>
      <w:r>
        <w:rPr>
          <w:lang w:eastAsia="ko-KR"/>
        </w:rPr>
        <w:t xml:space="preserve">After the UE has received the SCell activation command, the UE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obtain an accurate time synchronization and adjust its gain to be able to receive PDCCH and transmit PUCCH. Thus, the maximum activation delay will depend on the SSB periodicity (SMTC).</w:t>
      </w:r>
    </w:p>
    <w:p w14:paraId="034BC431" w14:textId="56ACB28C" w:rsidR="005918D4" w:rsidRPr="003132C5" w:rsidRDefault="005918D4" w:rsidP="005918D4">
      <w:pPr>
        <w:pStyle w:val="Observation"/>
      </w:pPr>
      <w:bookmarkStart w:id="3" w:name="_Toc4499985"/>
      <w:bookmarkStart w:id="4" w:name="_Toc4508323"/>
      <w:bookmarkStart w:id="5" w:name="_Toc4518979"/>
      <w:bookmarkStart w:id="6" w:name="_Toc4618632"/>
      <w:bookmarkStart w:id="7" w:name="_Toc4662912"/>
      <w:bookmarkStart w:id="8" w:name="_Toc4677453"/>
      <w:bookmarkStart w:id="9" w:name="_Toc4677465"/>
      <w:bookmarkStart w:id="10" w:name="_Toc4702117"/>
      <w:bookmarkStart w:id="11" w:name="_Toc4703124"/>
      <w:bookmarkStart w:id="12" w:name="_Toc7685124"/>
      <w:r w:rsidRPr="003132C5">
        <w:t>When a</w:t>
      </w:r>
      <w:r w:rsidR="003C347E">
        <w:t xml:space="preserve"> UE receives the</w:t>
      </w:r>
      <w:r w:rsidRPr="003132C5">
        <w:t xml:space="preserve"> SCell </w:t>
      </w:r>
      <w:r w:rsidR="003C347E">
        <w:t>activation command,</w:t>
      </w:r>
      <w:r w:rsidRPr="003132C5">
        <w:t xml:space="preserve"> </w:t>
      </w:r>
      <w:r w:rsidR="003C347E">
        <w:t xml:space="preserve">it </w:t>
      </w:r>
      <w:r w:rsidRPr="003132C5">
        <w:t xml:space="preserve">has wait to measure at least one SSB to obtain accurate time synchronization </w:t>
      </w:r>
      <w:r>
        <w:t>and adjust its gain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DE81DC7" w14:textId="6C97E178" w:rsidR="006E508B" w:rsidRDefault="004743DA" w:rsidP="003A11D1">
      <w:r>
        <w:t xml:space="preserve">RAN1 is discussing proposals to turn </w:t>
      </w:r>
      <w:r w:rsidR="00DA321A">
        <w:t>off PDCCH monitoring and PUCCH/SRS transmission</w:t>
      </w:r>
      <w:r w:rsidR="00F358E1">
        <w:t xml:space="preserve"> using L1 signalling but keep monitoring CSI-RS and perform periodic CSI reporting.</w:t>
      </w:r>
    </w:p>
    <w:p w14:paraId="29C0CA61" w14:textId="6420B8A8" w:rsidR="00C53D5F" w:rsidRDefault="00C53D5F" w:rsidP="003A11D1"/>
    <w:p w14:paraId="72404BAB" w14:textId="77777777" w:rsidR="00C53D5F" w:rsidRDefault="00C53D5F" w:rsidP="00C53D5F">
      <w:r w:rsidRPr="005C7CBB">
        <w:rPr>
          <w:noProof/>
        </w:rPr>
        <w:lastRenderedPageBreak/>
        <w:drawing>
          <wp:inline distT="0" distB="0" distL="0" distR="0" wp14:anchorId="5893218F" wp14:editId="1F7B4889">
            <wp:extent cx="5759450" cy="49885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3E266" w14:textId="77777777" w:rsidR="00C53D5F" w:rsidRPr="00912AB6" w:rsidRDefault="00C53D5F" w:rsidP="00C53D5F"/>
    <w:p w14:paraId="55311F85" w14:textId="10B90DB0" w:rsidR="00C53D5F" w:rsidRPr="001F2D9F" w:rsidRDefault="00C53D5F" w:rsidP="00C53D5F">
      <w:pPr>
        <w:jc w:val="center"/>
        <w:rPr>
          <w:rFonts w:cs="Arial"/>
          <w:b/>
          <w:u w:val="single"/>
        </w:rPr>
      </w:pPr>
      <w:r w:rsidRPr="001F2D9F">
        <w:rPr>
          <w:rFonts w:cs="Arial"/>
          <w:b/>
          <w:u w:val="single"/>
        </w:rPr>
        <w:t xml:space="preserve">Figure </w:t>
      </w:r>
      <w:r>
        <w:rPr>
          <w:rFonts w:cs="Arial"/>
          <w:b/>
          <w:u w:val="single"/>
        </w:rPr>
        <w:t>2</w:t>
      </w:r>
      <w:r w:rsidRPr="001F2D9F">
        <w:rPr>
          <w:rFonts w:cs="Arial"/>
          <w:b/>
          <w:u w:val="single"/>
        </w:rPr>
        <w:t xml:space="preserve"> – </w:t>
      </w:r>
      <w:r>
        <w:rPr>
          <w:rFonts w:cs="Arial"/>
          <w:b/>
          <w:u w:val="single"/>
        </w:rPr>
        <w:t>Additional L1 based on/off for NR Rel-16 SCell management</w:t>
      </w:r>
    </w:p>
    <w:p w14:paraId="2023F867" w14:textId="49A5DC08" w:rsidR="004852FB" w:rsidRDefault="00BD1CC3" w:rsidP="003A11D1">
      <w:r>
        <w:t xml:space="preserve">Since the UE is already performing CSI </w:t>
      </w:r>
      <w:r w:rsidR="004852FB">
        <w:t>reporting, i.e. measuring the periodic CSI-RSs,</w:t>
      </w:r>
      <w:r w:rsidR="004852FB" w:rsidRPr="004852FB">
        <w:t xml:space="preserve"> </w:t>
      </w:r>
      <w:r w:rsidR="004852FB">
        <w:t>the time synchronization and gain configuration will already be more aligned. If the UE has a valid CSI measurement, it will already be synchronized and can be ready to receive PDCCH in the next time slot.</w:t>
      </w:r>
    </w:p>
    <w:p w14:paraId="5658EF5A" w14:textId="072237FB" w:rsidR="00C53D5F" w:rsidRDefault="004852FB" w:rsidP="003A11D1">
      <w:r>
        <w:t>In case the UE has a misaligned time</w:t>
      </w:r>
      <w:r w:rsidR="003229B4">
        <w:t>-</w:t>
      </w:r>
      <w:r>
        <w:t>synchronization or gain configuration, the UE would have to await at least one CSI-RS period, before it can measure the next CSI-RS. However, since the network triggers the transition of the SCell, it may also configure more frequent CSI-RSs and configure the UE with short CQI reporting. This will allow the UE to measure the CSI-RS with shorter periodicity and let the UE obtain the required time synchronization and gain configuration within a much shorter time compared to the SSB periodicity.</w:t>
      </w:r>
    </w:p>
    <w:p w14:paraId="62B72F80" w14:textId="1CBE9E7A" w:rsidR="00115C70" w:rsidRDefault="00115C70" w:rsidP="00FE3F8A">
      <w:pPr>
        <w:pStyle w:val="Observation"/>
      </w:pPr>
      <w:bookmarkStart w:id="13" w:name="_Toc4508324"/>
      <w:bookmarkStart w:id="14" w:name="_Toc4518980"/>
      <w:bookmarkStart w:id="15" w:name="_Toc4618633"/>
      <w:bookmarkStart w:id="16" w:name="_Toc4662913"/>
      <w:bookmarkStart w:id="17" w:name="_Toc4677454"/>
      <w:bookmarkStart w:id="18" w:name="_Toc4677466"/>
      <w:bookmarkStart w:id="19" w:name="_Toc4702118"/>
      <w:bookmarkStart w:id="20" w:name="_Toc4703125"/>
      <w:bookmarkStart w:id="21" w:name="_Toc7685125"/>
      <w:r>
        <w:t xml:space="preserve">Introducing L1 signalling </w:t>
      </w:r>
      <w:r w:rsidR="00A25E8C">
        <w:t xml:space="preserve">allows faster processing, compared to a MAC CE, </w:t>
      </w:r>
      <w:r>
        <w:t>to turn on</w:t>
      </w:r>
      <w:r w:rsidR="00CF65A0">
        <w:t>/off</w:t>
      </w:r>
      <w:r>
        <w:t xml:space="preserve"> PDCCH monitoring and PUCCH/SRS transmission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461F772" w14:textId="74275C8D" w:rsidR="00A25E8C" w:rsidRDefault="00A25E8C" w:rsidP="00115C70">
      <w:pPr>
        <w:pStyle w:val="Proposal"/>
      </w:pPr>
      <w:bookmarkStart w:id="22" w:name="_Toc4677455"/>
      <w:bookmarkStart w:id="23" w:name="_Toc4677467"/>
      <w:bookmarkStart w:id="24" w:name="_Toc4702119"/>
      <w:bookmarkStart w:id="25" w:name="_Toc4703121"/>
      <w:bookmarkStart w:id="26" w:name="_Toc4508325"/>
      <w:bookmarkStart w:id="27" w:name="_Toc4518976"/>
      <w:bookmarkStart w:id="28" w:name="_Toc4618634"/>
      <w:bookmarkStart w:id="29" w:name="_Toc7685126"/>
      <w:r>
        <w:t>L1 signalling to be used for turning on/off PDCCH monitoring and PUCCH/SRS transmission</w:t>
      </w:r>
      <w:bookmarkEnd w:id="22"/>
      <w:bookmarkEnd w:id="23"/>
      <w:bookmarkEnd w:id="24"/>
      <w:bookmarkEnd w:id="25"/>
      <w:bookmarkEnd w:id="29"/>
    </w:p>
    <w:p w14:paraId="28A62D53" w14:textId="11D8BD8E" w:rsidR="00115C70" w:rsidRDefault="00115C70" w:rsidP="00115C70">
      <w:pPr>
        <w:pStyle w:val="Proposal"/>
      </w:pPr>
      <w:bookmarkStart w:id="30" w:name="_Toc4677456"/>
      <w:bookmarkStart w:id="31" w:name="_Toc4677468"/>
      <w:bookmarkStart w:id="32" w:name="_Toc4702120"/>
      <w:bookmarkStart w:id="33" w:name="_Toc4703122"/>
      <w:bookmarkStart w:id="34" w:name="_Toc7685127"/>
      <w:r>
        <w:t xml:space="preserve">RAN2 shall not specify MAC CE signalling to achieve the same result </w:t>
      </w:r>
      <w:r w:rsidR="00DE25B8">
        <w:t>that</w:t>
      </w:r>
      <w:r>
        <w:t xml:space="preserve"> L1 signalling can achieve</w:t>
      </w:r>
      <w:bookmarkEnd w:id="26"/>
      <w:bookmarkEnd w:id="27"/>
      <w:bookmarkEnd w:id="28"/>
      <w:bookmarkEnd w:id="30"/>
      <w:bookmarkEnd w:id="31"/>
      <w:bookmarkEnd w:id="32"/>
      <w:bookmarkEnd w:id="33"/>
      <w:bookmarkEnd w:id="34"/>
    </w:p>
    <w:p w14:paraId="0AE5A310" w14:textId="77777777" w:rsidR="00115C70" w:rsidRDefault="00115C70" w:rsidP="003A11D1"/>
    <w:p w14:paraId="49C110A0" w14:textId="585C7612" w:rsidR="00DA6493" w:rsidRDefault="00F83391" w:rsidP="003A11D1">
      <w:r>
        <w:t xml:space="preserve">As it was agreed that an SCell can be configured as activated or deactivated using RRC signalling, there is a question on </w:t>
      </w:r>
      <w:r w:rsidR="004743DA">
        <w:t xml:space="preserve">whether </w:t>
      </w:r>
      <w:r w:rsidR="00604924">
        <w:t xml:space="preserve">it should be possible </w:t>
      </w:r>
      <w:r>
        <w:t xml:space="preserve">to </w:t>
      </w:r>
      <w:r w:rsidR="00604924">
        <w:t xml:space="preserve">also </w:t>
      </w:r>
      <w:r>
        <w:t xml:space="preserve">configure SCells without PDCCH monitoring or PUSCH/SRS transmission </w:t>
      </w:r>
      <w:r w:rsidR="004743DA">
        <w:t>but with CSI measurement and reporting</w:t>
      </w:r>
      <w:r w:rsidR="00604924">
        <w:t xml:space="preserve"> via RRC signalling</w:t>
      </w:r>
      <w:r>
        <w:t>.</w:t>
      </w:r>
    </w:p>
    <w:p w14:paraId="1D28A29B" w14:textId="012591D8" w:rsidR="004743DA" w:rsidRDefault="004743DA" w:rsidP="004743DA">
      <w:r>
        <w:lastRenderedPageBreak/>
        <w:t>If the gNB has data to send to UE and needs the additional BW of the S</w:t>
      </w:r>
      <w:r w:rsidR="00DA6ED1">
        <w:t>C</w:t>
      </w:r>
      <w:r>
        <w:t>ell, it can add the S</w:t>
      </w:r>
      <w:r w:rsidR="00DA6ED1">
        <w:t>C</w:t>
      </w:r>
      <w:r>
        <w:t xml:space="preserve">ell in activated state directly. If there is no immediate need for </w:t>
      </w:r>
      <w:r w:rsidR="00DA6ED1">
        <w:t>BW</w:t>
      </w:r>
      <w:r>
        <w:t>, it can add it in deactivated state. For the gNB to add an S</w:t>
      </w:r>
      <w:r w:rsidR="00387818">
        <w:t>C</w:t>
      </w:r>
      <w:r>
        <w:t>ell</w:t>
      </w:r>
      <w:r w:rsidR="00604924">
        <w:t xml:space="preserve"> without PDCCH monitoring, but with CSI measurements,</w:t>
      </w:r>
      <w:r>
        <w:t xml:space="preserve"> it should not have immediate need for using the S</w:t>
      </w:r>
      <w:r w:rsidR="00A81D37">
        <w:t>C</w:t>
      </w:r>
      <w:r>
        <w:t>ell for data transmission but have some future projection that S</w:t>
      </w:r>
      <w:r w:rsidR="00D46E4B">
        <w:t>C</w:t>
      </w:r>
      <w:r>
        <w:t>ell is needed soon. Since this is typically difficult to predict, the benefit of configuring the S</w:t>
      </w:r>
      <w:r w:rsidR="008440E6">
        <w:t>C</w:t>
      </w:r>
      <w:r>
        <w:t xml:space="preserve">ell directly </w:t>
      </w:r>
      <w:r w:rsidR="007C4EFE">
        <w:t xml:space="preserve">in RRC without PDCCH monitoring but with CSI reporting </w:t>
      </w:r>
      <w:r>
        <w:t>is unclear</w:t>
      </w:r>
      <w:r w:rsidR="008440E6">
        <w:t>.</w:t>
      </w:r>
    </w:p>
    <w:p w14:paraId="78DBA3D2" w14:textId="77777777" w:rsidR="004743DA" w:rsidRDefault="004743DA" w:rsidP="003A11D1"/>
    <w:p w14:paraId="0200D280" w14:textId="2A7A04B4" w:rsidR="00A0620E" w:rsidRDefault="00A0620E" w:rsidP="00A0620E">
      <w:pPr>
        <w:pStyle w:val="Proposal"/>
      </w:pPr>
      <w:bookmarkStart w:id="35" w:name="_Toc4677457"/>
      <w:bookmarkStart w:id="36" w:name="_Toc4677469"/>
      <w:bookmarkStart w:id="37" w:name="_Toc4702121"/>
      <w:bookmarkStart w:id="38" w:name="_Toc4703123"/>
      <w:bookmarkStart w:id="39" w:name="_Toc7685128"/>
      <w:r>
        <w:t xml:space="preserve">RAN2 shall not specify RRC signalling to achieve the same result </w:t>
      </w:r>
      <w:r w:rsidR="003F6C8B">
        <w:t>that</w:t>
      </w:r>
      <w:r>
        <w:t xml:space="preserve"> L1 signalling can achieve</w:t>
      </w:r>
      <w:bookmarkEnd w:id="35"/>
      <w:bookmarkEnd w:id="36"/>
      <w:bookmarkEnd w:id="37"/>
      <w:bookmarkEnd w:id="38"/>
      <w:bookmarkEnd w:id="39"/>
    </w:p>
    <w:p w14:paraId="1348FDE1" w14:textId="77777777" w:rsidR="00C53D5F" w:rsidRPr="007C4FEB" w:rsidRDefault="00C53D5F" w:rsidP="003A11D1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2CDA3F52" w14:textId="77777777" w:rsidR="00B014AF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BBBEA14" w14:textId="77777777" w:rsidR="00B014AF" w:rsidRDefault="00B014A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When a UE receives the SCell activation command, it has wait to measure at least one SSB to obtain accurate time synchronization and adjust its gain</w:t>
      </w:r>
    </w:p>
    <w:p w14:paraId="030FF170" w14:textId="77777777" w:rsidR="00B014AF" w:rsidRDefault="00B014A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Introducing L1 signalling allows faster processing, compared to a MAC CE, to turn on/off PDCCH monitoring and PUCCH/SRS transmission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3F831BD" w14:textId="77777777" w:rsidR="00B014AF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0398ED71" w14:textId="77777777" w:rsidR="00B014AF" w:rsidRDefault="00B014A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bookmarkStart w:id="40" w:name="_GoBack"/>
      <w:bookmarkEnd w:id="40"/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L1 signalling to be used for turning on/off PDCCH monitoring and PUCCH/SRS transmission</w:t>
      </w:r>
    </w:p>
    <w:p w14:paraId="1CD9A9FF" w14:textId="77777777" w:rsidR="00B014AF" w:rsidRDefault="00B014A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shall not specify MAC CE signalling to achieve the same result that L1 signalling can achieve</w:t>
      </w:r>
    </w:p>
    <w:p w14:paraId="655B59FA" w14:textId="77777777" w:rsidR="00B014AF" w:rsidRDefault="00B014A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shall not specify RRC signalling to achieve the same result that L1 signalling can achieve</w:t>
      </w:r>
    </w:p>
    <w:p w14:paraId="6FA15A89" w14:textId="3F5DC329" w:rsidR="00992096" w:rsidRPr="00DB1E66" w:rsidRDefault="000C2342" w:rsidP="00593C76">
      <w:pPr>
        <w:rPr>
          <w:rFonts w:ascii="Times New Roman" w:hAnsi="Times New Roman"/>
          <w:lang w:eastAsia="ja-JP"/>
        </w:rPr>
      </w:pPr>
      <w:r w:rsidRPr="00B72C6B">
        <w:fldChar w:fldCharType="end"/>
      </w: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8EBE9" w14:textId="77777777" w:rsidR="0097379F" w:rsidRDefault="0097379F">
      <w:r>
        <w:separator/>
      </w:r>
    </w:p>
  </w:endnote>
  <w:endnote w:type="continuationSeparator" w:id="0">
    <w:p w14:paraId="698A441C" w14:textId="77777777" w:rsidR="0097379F" w:rsidRDefault="0097379F">
      <w:r>
        <w:continuationSeparator/>
      </w:r>
    </w:p>
  </w:endnote>
  <w:endnote w:type="continuationNotice" w:id="1">
    <w:p w14:paraId="29EBD52C" w14:textId="77777777" w:rsidR="0097379F" w:rsidRDefault="009737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FF7EAA" w:rsidRDefault="00FF7E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90F98" w14:textId="77777777" w:rsidR="0097379F" w:rsidRDefault="0097379F">
      <w:r>
        <w:separator/>
      </w:r>
    </w:p>
  </w:footnote>
  <w:footnote w:type="continuationSeparator" w:id="0">
    <w:p w14:paraId="51F3A6E9" w14:textId="77777777" w:rsidR="0097379F" w:rsidRDefault="0097379F">
      <w:r>
        <w:continuationSeparator/>
      </w:r>
    </w:p>
  </w:footnote>
  <w:footnote w:type="continuationNotice" w:id="1">
    <w:p w14:paraId="2869B9D4" w14:textId="77777777" w:rsidR="0097379F" w:rsidRDefault="009737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F7EAA" w:rsidRDefault="00FF7E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DA4664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428B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4F69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9"/>
  </w:num>
  <w:num w:numId="20">
    <w:abstractNumId w:val="18"/>
  </w:num>
  <w:num w:numId="21">
    <w:abstractNumId w:val="15"/>
  </w:num>
  <w:num w:numId="22">
    <w:abstractNumId w:val="5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0E6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20E3A"/>
    <w:rsid w:val="0002564D"/>
    <w:rsid w:val="00025ECA"/>
    <w:rsid w:val="00026931"/>
    <w:rsid w:val="00027939"/>
    <w:rsid w:val="0003189F"/>
    <w:rsid w:val="000325B8"/>
    <w:rsid w:val="00032C93"/>
    <w:rsid w:val="00033C0A"/>
    <w:rsid w:val="00034165"/>
    <w:rsid w:val="00034C15"/>
    <w:rsid w:val="00036BA1"/>
    <w:rsid w:val="00036CCC"/>
    <w:rsid w:val="000422E2"/>
    <w:rsid w:val="000429A3"/>
    <w:rsid w:val="00042D76"/>
    <w:rsid w:val="00042F22"/>
    <w:rsid w:val="00044107"/>
    <w:rsid w:val="000442AC"/>
    <w:rsid w:val="000444EF"/>
    <w:rsid w:val="00045110"/>
    <w:rsid w:val="00052A07"/>
    <w:rsid w:val="000534E3"/>
    <w:rsid w:val="00053C8C"/>
    <w:rsid w:val="0005606A"/>
    <w:rsid w:val="00056635"/>
    <w:rsid w:val="00057117"/>
    <w:rsid w:val="000616E7"/>
    <w:rsid w:val="0006408C"/>
    <w:rsid w:val="0006487E"/>
    <w:rsid w:val="00065E1A"/>
    <w:rsid w:val="00070160"/>
    <w:rsid w:val="00075393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B14"/>
    <w:rsid w:val="000B2719"/>
    <w:rsid w:val="000B3699"/>
    <w:rsid w:val="000B3A8F"/>
    <w:rsid w:val="000B4AB9"/>
    <w:rsid w:val="000B58C3"/>
    <w:rsid w:val="000B5FCC"/>
    <w:rsid w:val="000B61E9"/>
    <w:rsid w:val="000B7924"/>
    <w:rsid w:val="000C165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D75CE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5498"/>
    <w:rsid w:val="001055AD"/>
    <w:rsid w:val="001062FB"/>
    <w:rsid w:val="001063E6"/>
    <w:rsid w:val="00106CB8"/>
    <w:rsid w:val="00113CF4"/>
    <w:rsid w:val="001153EA"/>
    <w:rsid w:val="0011558D"/>
    <w:rsid w:val="00115643"/>
    <w:rsid w:val="00115C70"/>
    <w:rsid w:val="00116765"/>
    <w:rsid w:val="00116933"/>
    <w:rsid w:val="00120810"/>
    <w:rsid w:val="001219F5"/>
    <w:rsid w:val="00121A20"/>
    <w:rsid w:val="00122F2E"/>
    <w:rsid w:val="001235A3"/>
    <w:rsid w:val="0012377F"/>
    <w:rsid w:val="00124314"/>
    <w:rsid w:val="00125072"/>
    <w:rsid w:val="0012596A"/>
    <w:rsid w:val="00126B4A"/>
    <w:rsid w:val="001327C2"/>
    <w:rsid w:val="00132FD0"/>
    <w:rsid w:val="001330DC"/>
    <w:rsid w:val="00134435"/>
    <w:rsid w:val="001344C0"/>
    <w:rsid w:val="001346FA"/>
    <w:rsid w:val="00135252"/>
    <w:rsid w:val="00137AB5"/>
    <w:rsid w:val="00137F0B"/>
    <w:rsid w:val="00144EE3"/>
    <w:rsid w:val="00151E23"/>
    <w:rsid w:val="001526E0"/>
    <w:rsid w:val="001551B5"/>
    <w:rsid w:val="001623B2"/>
    <w:rsid w:val="001643A8"/>
    <w:rsid w:val="001659C1"/>
    <w:rsid w:val="00167807"/>
    <w:rsid w:val="00170F61"/>
    <w:rsid w:val="00173A8E"/>
    <w:rsid w:val="0017408C"/>
    <w:rsid w:val="00174551"/>
    <w:rsid w:val="00176434"/>
    <w:rsid w:val="00176E15"/>
    <w:rsid w:val="00177795"/>
    <w:rsid w:val="00177955"/>
    <w:rsid w:val="00180B64"/>
    <w:rsid w:val="0018143F"/>
    <w:rsid w:val="00181DFC"/>
    <w:rsid w:val="00185345"/>
    <w:rsid w:val="00190AC1"/>
    <w:rsid w:val="0019341A"/>
    <w:rsid w:val="001945DE"/>
    <w:rsid w:val="00196A87"/>
    <w:rsid w:val="00197DF9"/>
    <w:rsid w:val="001A04FF"/>
    <w:rsid w:val="001A0568"/>
    <w:rsid w:val="001A1987"/>
    <w:rsid w:val="001A2564"/>
    <w:rsid w:val="001A28FF"/>
    <w:rsid w:val="001A6173"/>
    <w:rsid w:val="001A6CBA"/>
    <w:rsid w:val="001A7738"/>
    <w:rsid w:val="001B0D97"/>
    <w:rsid w:val="001B14DD"/>
    <w:rsid w:val="001B3E2B"/>
    <w:rsid w:val="001B5A5D"/>
    <w:rsid w:val="001B5CFB"/>
    <w:rsid w:val="001B6BF4"/>
    <w:rsid w:val="001C1CE5"/>
    <w:rsid w:val="001C3D2A"/>
    <w:rsid w:val="001C3D9E"/>
    <w:rsid w:val="001C6495"/>
    <w:rsid w:val="001C64B6"/>
    <w:rsid w:val="001D4199"/>
    <w:rsid w:val="001D51BA"/>
    <w:rsid w:val="001D5922"/>
    <w:rsid w:val="001D5FED"/>
    <w:rsid w:val="001D6342"/>
    <w:rsid w:val="001D6D53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4B29"/>
    <w:rsid w:val="001F54C5"/>
    <w:rsid w:val="001F662C"/>
    <w:rsid w:val="001F6F63"/>
    <w:rsid w:val="001F7074"/>
    <w:rsid w:val="00200490"/>
    <w:rsid w:val="00201F3A"/>
    <w:rsid w:val="00202225"/>
    <w:rsid w:val="00203461"/>
    <w:rsid w:val="00203A8A"/>
    <w:rsid w:val="00203F96"/>
    <w:rsid w:val="002046A1"/>
    <w:rsid w:val="002069B2"/>
    <w:rsid w:val="00206D10"/>
    <w:rsid w:val="00207CAA"/>
    <w:rsid w:val="00207FA3"/>
    <w:rsid w:val="002115B8"/>
    <w:rsid w:val="00213035"/>
    <w:rsid w:val="00213ADC"/>
    <w:rsid w:val="002142DA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1A8"/>
    <w:rsid w:val="002252C3"/>
    <w:rsid w:val="00225C54"/>
    <w:rsid w:val="0023054E"/>
    <w:rsid w:val="00230765"/>
    <w:rsid w:val="00230D68"/>
    <w:rsid w:val="002319E4"/>
    <w:rsid w:val="00235632"/>
    <w:rsid w:val="00235872"/>
    <w:rsid w:val="00241559"/>
    <w:rsid w:val="00241663"/>
    <w:rsid w:val="002435B3"/>
    <w:rsid w:val="00243B86"/>
    <w:rsid w:val="002458EB"/>
    <w:rsid w:val="00247178"/>
    <w:rsid w:val="002500C8"/>
    <w:rsid w:val="002564D7"/>
    <w:rsid w:val="00257543"/>
    <w:rsid w:val="002617E7"/>
    <w:rsid w:val="00261BB9"/>
    <w:rsid w:val="00261FC8"/>
    <w:rsid w:val="00264228"/>
    <w:rsid w:val="00264334"/>
    <w:rsid w:val="00264682"/>
    <w:rsid w:val="0026473E"/>
    <w:rsid w:val="00265AE7"/>
    <w:rsid w:val="00266214"/>
    <w:rsid w:val="00267AB6"/>
    <w:rsid w:val="00267C83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44"/>
    <w:rsid w:val="002A3F20"/>
    <w:rsid w:val="002A4F4E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34B2"/>
    <w:rsid w:val="002D7637"/>
    <w:rsid w:val="002E17F2"/>
    <w:rsid w:val="002E4244"/>
    <w:rsid w:val="002E42BD"/>
    <w:rsid w:val="002E53B7"/>
    <w:rsid w:val="002E60A8"/>
    <w:rsid w:val="002E6556"/>
    <w:rsid w:val="002E7CAE"/>
    <w:rsid w:val="002F1409"/>
    <w:rsid w:val="002F2771"/>
    <w:rsid w:val="002F2863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9B4"/>
    <w:rsid w:val="00322C9F"/>
    <w:rsid w:val="00322EA2"/>
    <w:rsid w:val="00324D23"/>
    <w:rsid w:val="00325393"/>
    <w:rsid w:val="00326DC7"/>
    <w:rsid w:val="00331751"/>
    <w:rsid w:val="00333ED7"/>
    <w:rsid w:val="00334579"/>
    <w:rsid w:val="00335057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6534B"/>
    <w:rsid w:val="003708B2"/>
    <w:rsid w:val="00370E47"/>
    <w:rsid w:val="00373597"/>
    <w:rsid w:val="003742AC"/>
    <w:rsid w:val="00374F16"/>
    <w:rsid w:val="00377CE1"/>
    <w:rsid w:val="003801BE"/>
    <w:rsid w:val="003811EC"/>
    <w:rsid w:val="0038577C"/>
    <w:rsid w:val="00385BF0"/>
    <w:rsid w:val="00387818"/>
    <w:rsid w:val="0039045E"/>
    <w:rsid w:val="003939FF"/>
    <w:rsid w:val="003A11D1"/>
    <w:rsid w:val="003A2223"/>
    <w:rsid w:val="003A237A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2856"/>
    <w:rsid w:val="003C347E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3F6C8B"/>
    <w:rsid w:val="004000E8"/>
    <w:rsid w:val="00402E2B"/>
    <w:rsid w:val="004030ED"/>
    <w:rsid w:val="00403A32"/>
    <w:rsid w:val="0040512B"/>
    <w:rsid w:val="00405CA5"/>
    <w:rsid w:val="00406A6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173DE"/>
    <w:rsid w:val="00420D0D"/>
    <w:rsid w:val="00421105"/>
    <w:rsid w:val="004242F4"/>
    <w:rsid w:val="00427248"/>
    <w:rsid w:val="004300C3"/>
    <w:rsid w:val="004311E4"/>
    <w:rsid w:val="00437447"/>
    <w:rsid w:val="0043778F"/>
    <w:rsid w:val="00441A92"/>
    <w:rsid w:val="00444F56"/>
    <w:rsid w:val="00446488"/>
    <w:rsid w:val="004517AA"/>
    <w:rsid w:val="00452CAC"/>
    <w:rsid w:val="00457565"/>
    <w:rsid w:val="00457B71"/>
    <w:rsid w:val="00461F34"/>
    <w:rsid w:val="00465A39"/>
    <w:rsid w:val="00465F3A"/>
    <w:rsid w:val="004669E2"/>
    <w:rsid w:val="004676BC"/>
    <w:rsid w:val="004700E1"/>
    <w:rsid w:val="00470C31"/>
    <w:rsid w:val="0047141B"/>
    <w:rsid w:val="004734D0"/>
    <w:rsid w:val="004743DA"/>
    <w:rsid w:val="0047556B"/>
    <w:rsid w:val="00477768"/>
    <w:rsid w:val="004827E7"/>
    <w:rsid w:val="00483068"/>
    <w:rsid w:val="004852D8"/>
    <w:rsid w:val="004852FB"/>
    <w:rsid w:val="00490242"/>
    <w:rsid w:val="004905C4"/>
    <w:rsid w:val="00491206"/>
    <w:rsid w:val="00492BC5"/>
    <w:rsid w:val="00494085"/>
    <w:rsid w:val="004964F1"/>
    <w:rsid w:val="004A16BC"/>
    <w:rsid w:val="004A2B94"/>
    <w:rsid w:val="004A4932"/>
    <w:rsid w:val="004B24A5"/>
    <w:rsid w:val="004B43EC"/>
    <w:rsid w:val="004B7C0C"/>
    <w:rsid w:val="004B7C0F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50096B"/>
    <w:rsid w:val="00503D0E"/>
    <w:rsid w:val="005052CB"/>
    <w:rsid w:val="00505BA6"/>
    <w:rsid w:val="00506557"/>
    <w:rsid w:val="0050677A"/>
    <w:rsid w:val="0050729C"/>
    <w:rsid w:val="00507584"/>
    <w:rsid w:val="005108D8"/>
    <w:rsid w:val="005116F9"/>
    <w:rsid w:val="00514555"/>
    <w:rsid w:val="005153A7"/>
    <w:rsid w:val="005219CF"/>
    <w:rsid w:val="00521A1A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6121F"/>
    <w:rsid w:val="005630A2"/>
    <w:rsid w:val="005648ED"/>
    <w:rsid w:val="005655F3"/>
    <w:rsid w:val="00565721"/>
    <w:rsid w:val="00566257"/>
    <w:rsid w:val="00571A9C"/>
    <w:rsid w:val="00572505"/>
    <w:rsid w:val="00577652"/>
    <w:rsid w:val="00580202"/>
    <w:rsid w:val="0058073E"/>
    <w:rsid w:val="00582809"/>
    <w:rsid w:val="0058798C"/>
    <w:rsid w:val="005900FA"/>
    <w:rsid w:val="005918D4"/>
    <w:rsid w:val="005935A4"/>
    <w:rsid w:val="00593C76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D7"/>
    <w:rsid w:val="005B392A"/>
    <w:rsid w:val="005B3AA3"/>
    <w:rsid w:val="005B64C1"/>
    <w:rsid w:val="005B6F83"/>
    <w:rsid w:val="005C049E"/>
    <w:rsid w:val="005C147F"/>
    <w:rsid w:val="005C3C87"/>
    <w:rsid w:val="005C44A0"/>
    <w:rsid w:val="005C74FB"/>
    <w:rsid w:val="005D054D"/>
    <w:rsid w:val="005D1602"/>
    <w:rsid w:val="005D3F69"/>
    <w:rsid w:val="005D6924"/>
    <w:rsid w:val="005D6FFE"/>
    <w:rsid w:val="005E1588"/>
    <w:rsid w:val="005E1BA8"/>
    <w:rsid w:val="005E2FF6"/>
    <w:rsid w:val="005E342B"/>
    <w:rsid w:val="005E385F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924"/>
    <w:rsid w:val="00604F14"/>
    <w:rsid w:val="00605F62"/>
    <w:rsid w:val="00607E7B"/>
    <w:rsid w:val="00611B83"/>
    <w:rsid w:val="00613257"/>
    <w:rsid w:val="00617201"/>
    <w:rsid w:val="00617252"/>
    <w:rsid w:val="00620A71"/>
    <w:rsid w:val="00620D80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1F1C"/>
    <w:rsid w:val="006827FD"/>
    <w:rsid w:val="00683ECE"/>
    <w:rsid w:val="00684249"/>
    <w:rsid w:val="00687437"/>
    <w:rsid w:val="00690C49"/>
    <w:rsid w:val="00695FC2"/>
    <w:rsid w:val="00696949"/>
    <w:rsid w:val="00696E9F"/>
    <w:rsid w:val="00697052"/>
    <w:rsid w:val="006A407B"/>
    <w:rsid w:val="006A46FB"/>
    <w:rsid w:val="006A5E28"/>
    <w:rsid w:val="006A697B"/>
    <w:rsid w:val="006A7AFF"/>
    <w:rsid w:val="006B1462"/>
    <w:rsid w:val="006B1816"/>
    <w:rsid w:val="006B2099"/>
    <w:rsid w:val="006B21F2"/>
    <w:rsid w:val="006B255A"/>
    <w:rsid w:val="006B2D58"/>
    <w:rsid w:val="006B50CF"/>
    <w:rsid w:val="006C0125"/>
    <w:rsid w:val="006C03B8"/>
    <w:rsid w:val="006C1A20"/>
    <w:rsid w:val="006C1BDA"/>
    <w:rsid w:val="006C5EC9"/>
    <w:rsid w:val="006C6059"/>
    <w:rsid w:val="006C7522"/>
    <w:rsid w:val="006D587D"/>
    <w:rsid w:val="006D5A09"/>
    <w:rsid w:val="006D6F08"/>
    <w:rsid w:val="006E062C"/>
    <w:rsid w:val="006E2700"/>
    <w:rsid w:val="006E28B7"/>
    <w:rsid w:val="006E3310"/>
    <w:rsid w:val="006E4E39"/>
    <w:rsid w:val="006E508B"/>
    <w:rsid w:val="006E565E"/>
    <w:rsid w:val="006E5F59"/>
    <w:rsid w:val="006E673D"/>
    <w:rsid w:val="006E7D3B"/>
    <w:rsid w:val="006F0AA5"/>
    <w:rsid w:val="006F0EEA"/>
    <w:rsid w:val="006F14EB"/>
    <w:rsid w:val="006F1B70"/>
    <w:rsid w:val="006F341D"/>
    <w:rsid w:val="006F3CDE"/>
    <w:rsid w:val="006F4471"/>
    <w:rsid w:val="006F4BA8"/>
    <w:rsid w:val="006F58D4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21593"/>
    <w:rsid w:val="007226B5"/>
    <w:rsid w:val="00722D43"/>
    <w:rsid w:val="00726EA6"/>
    <w:rsid w:val="00727208"/>
    <w:rsid w:val="00727680"/>
    <w:rsid w:val="00727A7C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524B"/>
    <w:rsid w:val="00747D8B"/>
    <w:rsid w:val="00751228"/>
    <w:rsid w:val="007554CF"/>
    <w:rsid w:val="007560B2"/>
    <w:rsid w:val="007571E1"/>
    <w:rsid w:val="007604B2"/>
    <w:rsid w:val="00763704"/>
    <w:rsid w:val="00765281"/>
    <w:rsid w:val="007659F2"/>
    <w:rsid w:val="00765C28"/>
    <w:rsid w:val="00766BAD"/>
    <w:rsid w:val="00771F15"/>
    <w:rsid w:val="00772D70"/>
    <w:rsid w:val="007730BD"/>
    <w:rsid w:val="007755F2"/>
    <w:rsid w:val="00776499"/>
    <w:rsid w:val="007764D5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0A4C"/>
    <w:rsid w:val="007925EA"/>
    <w:rsid w:val="00793CD8"/>
    <w:rsid w:val="007948AC"/>
    <w:rsid w:val="00795C92"/>
    <w:rsid w:val="00796231"/>
    <w:rsid w:val="00797D43"/>
    <w:rsid w:val="007A00F1"/>
    <w:rsid w:val="007A197A"/>
    <w:rsid w:val="007A1CB3"/>
    <w:rsid w:val="007A1ED8"/>
    <w:rsid w:val="007A25A6"/>
    <w:rsid w:val="007A306F"/>
    <w:rsid w:val="007A43A6"/>
    <w:rsid w:val="007A58A6"/>
    <w:rsid w:val="007A608D"/>
    <w:rsid w:val="007B3D2D"/>
    <w:rsid w:val="007B50AE"/>
    <w:rsid w:val="007B51DF"/>
    <w:rsid w:val="007B5FE7"/>
    <w:rsid w:val="007C05DD"/>
    <w:rsid w:val="007C3D18"/>
    <w:rsid w:val="007C4EFE"/>
    <w:rsid w:val="007C4FEB"/>
    <w:rsid w:val="007C5273"/>
    <w:rsid w:val="007C60BF"/>
    <w:rsid w:val="007C6A07"/>
    <w:rsid w:val="007C75A1"/>
    <w:rsid w:val="007C77A5"/>
    <w:rsid w:val="007D04E5"/>
    <w:rsid w:val="007D10E3"/>
    <w:rsid w:val="007D23E8"/>
    <w:rsid w:val="007D5901"/>
    <w:rsid w:val="007D7526"/>
    <w:rsid w:val="007E0A8F"/>
    <w:rsid w:val="007E2CC6"/>
    <w:rsid w:val="007E346C"/>
    <w:rsid w:val="007E4610"/>
    <w:rsid w:val="007E4715"/>
    <w:rsid w:val="007E505B"/>
    <w:rsid w:val="007E54B6"/>
    <w:rsid w:val="007E5EF5"/>
    <w:rsid w:val="007E7060"/>
    <w:rsid w:val="007E7091"/>
    <w:rsid w:val="007F2169"/>
    <w:rsid w:val="007F3884"/>
    <w:rsid w:val="007F5785"/>
    <w:rsid w:val="00800F1F"/>
    <w:rsid w:val="008022C2"/>
    <w:rsid w:val="00803FAE"/>
    <w:rsid w:val="0080605F"/>
    <w:rsid w:val="00807786"/>
    <w:rsid w:val="00810BB3"/>
    <w:rsid w:val="00811FCB"/>
    <w:rsid w:val="008121DF"/>
    <w:rsid w:val="008158D6"/>
    <w:rsid w:val="00817196"/>
    <w:rsid w:val="00817EDE"/>
    <w:rsid w:val="008208B6"/>
    <w:rsid w:val="008235DB"/>
    <w:rsid w:val="00824AB4"/>
    <w:rsid w:val="00825C42"/>
    <w:rsid w:val="00825D25"/>
    <w:rsid w:val="00826CC4"/>
    <w:rsid w:val="00827D6F"/>
    <w:rsid w:val="00827F79"/>
    <w:rsid w:val="008353FD"/>
    <w:rsid w:val="00836B2C"/>
    <w:rsid w:val="008376AC"/>
    <w:rsid w:val="0084275C"/>
    <w:rsid w:val="008429DA"/>
    <w:rsid w:val="008440E6"/>
    <w:rsid w:val="00844305"/>
    <w:rsid w:val="008444E8"/>
    <w:rsid w:val="00844E80"/>
    <w:rsid w:val="00846FE7"/>
    <w:rsid w:val="00850CEC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7196"/>
    <w:rsid w:val="008677FD"/>
    <w:rsid w:val="008706D4"/>
    <w:rsid w:val="00870F8A"/>
    <w:rsid w:val="008719A4"/>
    <w:rsid w:val="00871D23"/>
    <w:rsid w:val="0087390E"/>
    <w:rsid w:val="00873E56"/>
    <w:rsid w:val="00874312"/>
    <w:rsid w:val="0087437C"/>
    <w:rsid w:val="00875CD7"/>
    <w:rsid w:val="00876B4D"/>
    <w:rsid w:val="00877F18"/>
    <w:rsid w:val="00880F68"/>
    <w:rsid w:val="008904BD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BF2"/>
    <w:rsid w:val="008B51A0"/>
    <w:rsid w:val="008B592A"/>
    <w:rsid w:val="008B5BB6"/>
    <w:rsid w:val="008B6FEF"/>
    <w:rsid w:val="008B7586"/>
    <w:rsid w:val="008B7B5C"/>
    <w:rsid w:val="008C07FB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E84"/>
    <w:rsid w:val="00910B7D"/>
    <w:rsid w:val="00910D9C"/>
    <w:rsid w:val="00911DFB"/>
    <w:rsid w:val="009139D9"/>
    <w:rsid w:val="00914AD8"/>
    <w:rsid w:val="0091607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1E14"/>
    <w:rsid w:val="0096430A"/>
    <w:rsid w:val="0096554B"/>
    <w:rsid w:val="0096584A"/>
    <w:rsid w:val="009670B9"/>
    <w:rsid w:val="00971ACC"/>
    <w:rsid w:val="00971F08"/>
    <w:rsid w:val="0097328F"/>
    <w:rsid w:val="0097379F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C72"/>
    <w:rsid w:val="009A0FBA"/>
    <w:rsid w:val="009A1601"/>
    <w:rsid w:val="009A26F4"/>
    <w:rsid w:val="009A3BF2"/>
    <w:rsid w:val="009A462D"/>
    <w:rsid w:val="009A5CBA"/>
    <w:rsid w:val="009B0F7B"/>
    <w:rsid w:val="009B10BE"/>
    <w:rsid w:val="009B1F30"/>
    <w:rsid w:val="009B2D8B"/>
    <w:rsid w:val="009B3AC2"/>
    <w:rsid w:val="009B43C1"/>
    <w:rsid w:val="009B4DF4"/>
    <w:rsid w:val="009B5497"/>
    <w:rsid w:val="009B564E"/>
    <w:rsid w:val="009B7E87"/>
    <w:rsid w:val="009C0979"/>
    <w:rsid w:val="009C403E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9F7810"/>
    <w:rsid w:val="00A048A8"/>
    <w:rsid w:val="00A04F49"/>
    <w:rsid w:val="00A0620E"/>
    <w:rsid w:val="00A12C68"/>
    <w:rsid w:val="00A13E54"/>
    <w:rsid w:val="00A153E8"/>
    <w:rsid w:val="00A17984"/>
    <w:rsid w:val="00A17F63"/>
    <w:rsid w:val="00A205ED"/>
    <w:rsid w:val="00A20BBE"/>
    <w:rsid w:val="00A2193B"/>
    <w:rsid w:val="00A2351A"/>
    <w:rsid w:val="00A247B7"/>
    <w:rsid w:val="00A25E8C"/>
    <w:rsid w:val="00A26190"/>
    <w:rsid w:val="00A264A9"/>
    <w:rsid w:val="00A27785"/>
    <w:rsid w:val="00A30187"/>
    <w:rsid w:val="00A31245"/>
    <w:rsid w:val="00A3448A"/>
    <w:rsid w:val="00A36297"/>
    <w:rsid w:val="00A37061"/>
    <w:rsid w:val="00A3722E"/>
    <w:rsid w:val="00A40CF4"/>
    <w:rsid w:val="00A412D5"/>
    <w:rsid w:val="00A41E2B"/>
    <w:rsid w:val="00A4375F"/>
    <w:rsid w:val="00A44C33"/>
    <w:rsid w:val="00A45B74"/>
    <w:rsid w:val="00A5254C"/>
    <w:rsid w:val="00A52E1D"/>
    <w:rsid w:val="00A610E7"/>
    <w:rsid w:val="00A6125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1D37"/>
    <w:rsid w:val="00A84A8F"/>
    <w:rsid w:val="00A85BE6"/>
    <w:rsid w:val="00A91915"/>
    <w:rsid w:val="00A92424"/>
    <w:rsid w:val="00A92879"/>
    <w:rsid w:val="00A938FB"/>
    <w:rsid w:val="00A9442A"/>
    <w:rsid w:val="00A94D23"/>
    <w:rsid w:val="00A974C7"/>
    <w:rsid w:val="00A97999"/>
    <w:rsid w:val="00AA016F"/>
    <w:rsid w:val="00AA1ED6"/>
    <w:rsid w:val="00AA51D6"/>
    <w:rsid w:val="00AA5D4B"/>
    <w:rsid w:val="00AA632D"/>
    <w:rsid w:val="00AB0BC8"/>
    <w:rsid w:val="00AB11CA"/>
    <w:rsid w:val="00AB14D9"/>
    <w:rsid w:val="00AB4AB8"/>
    <w:rsid w:val="00AB54D1"/>
    <w:rsid w:val="00AB655E"/>
    <w:rsid w:val="00AC007F"/>
    <w:rsid w:val="00AC2ECD"/>
    <w:rsid w:val="00AC3119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2E5"/>
    <w:rsid w:val="00AD7B10"/>
    <w:rsid w:val="00AE2090"/>
    <w:rsid w:val="00AE22E3"/>
    <w:rsid w:val="00AE27AC"/>
    <w:rsid w:val="00AE3FBF"/>
    <w:rsid w:val="00AE40E0"/>
    <w:rsid w:val="00AE4DBA"/>
    <w:rsid w:val="00AE4F07"/>
    <w:rsid w:val="00AE551E"/>
    <w:rsid w:val="00AE6503"/>
    <w:rsid w:val="00AE6BDE"/>
    <w:rsid w:val="00AF0ED9"/>
    <w:rsid w:val="00AF1C5D"/>
    <w:rsid w:val="00AF42D7"/>
    <w:rsid w:val="00B006FE"/>
    <w:rsid w:val="00B007CB"/>
    <w:rsid w:val="00B014AF"/>
    <w:rsid w:val="00B02AA9"/>
    <w:rsid w:val="00B02FA3"/>
    <w:rsid w:val="00B03EEA"/>
    <w:rsid w:val="00B05084"/>
    <w:rsid w:val="00B11B1A"/>
    <w:rsid w:val="00B147AB"/>
    <w:rsid w:val="00B157F9"/>
    <w:rsid w:val="00B167F1"/>
    <w:rsid w:val="00B20256"/>
    <w:rsid w:val="00B20D09"/>
    <w:rsid w:val="00B21C26"/>
    <w:rsid w:val="00B225BA"/>
    <w:rsid w:val="00B23012"/>
    <w:rsid w:val="00B25A93"/>
    <w:rsid w:val="00B2763F"/>
    <w:rsid w:val="00B27AAC"/>
    <w:rsid w:val="00B30929"/>
    <w:rsid w:val="00B33819"/>
    <w:rsid w:val="00B372AA"/>
    <w:rsid w:val="00B40445"/>
    <w:rsid w:val="00B41888"/>
    <w:rsid w:val="00B42BDB"/>
    <w:rsid w:val="00B4408D"/>
    <w:rsid w:val="00B44F69"/>
    <w:rsid w:val="00B45A52"/>
    <w:rsid w:val="00B46175"/>
    <w:rsid w:val="00B52ED7"/>
    <w:rsid w:val="00B5524B"/>
    <w:rsid w:val="00B57AE8"/>
    <w:rsid w:val="00B60143"/>
    <w:rsid w:val="00B610D9"/>
    <w:rsid w:val="00B62AAA"/>
    <w:rsid w:val="00B64B94"/>
    <w:rsid w:val="00B664C7"/>
    <w:rsid w:val="00B7052C"/>
    <w:rsid w:val="00B70853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F73"/>
    <w:rsid w:val="00B92605"/>
    <w:rsid w:val="00B93B59"/>
    <w:rsid w:val="00B9406A"/>
    <w:rsid w:val="00BA2280"/>
    <w:rsid w:val="00BA28E7"/>
    <w:rsid w:val="00BA2A08"/>
    <w:rsid w:val="00BA3DB5"/>
    <w:rsid w:val="00BA56D2"/>
    <w:rsid w:val="00BA76E0"/>
    <w:rsid w:val="00BB2A25"/>
    <w:rsid w:val="00BB51E9"/>
    <w:rsid w:val="00BB5C6F"/>
    <w:rsid w:val="00BC0DE2"/>
    <w:rsid w:val="00BC0FDC"/>
    <w:rsid w:val="00BC3053"/>
    <w:rsid w:val="00BC3653"/>
    <w:rsid w:val="00BC4D2E"/>
    <w:rsid w:val="00BC4DAD"/>
    <w:rsid w:val="00BC5252"/>
    <w:rsid w:val="00BD1CC3"/>
    <w:rsid w:val="00BD2732"/>
    <w:rsid w:val="00BD48AC"/>
    <w:rsid w:val="00BD4D79"/>
    <w:rsid w:val="00BD5F1A"/>
    <w:rsid w:val="00BD602A"/>
    <w:rsid w:val="00BD78DF"/>
    <w:rsid w:val="00BE0A97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44F7"/>
    <w:rsid w:val="00C05706"/>
    <w:rsid w:val="00C06319"/>
    <w:rsid w:val="00C07377"/>
    <w:rsid w:val="00C10478"/>
    <w:rsid w:val="00C10C2E"/>
    <w:rsid w:val="00C10D99"/>
    <w:rsid w:val="00C12107"/>
    <w:rsid w:val="00C124B3"/>
    <w:rsid w:val="00C14D4B"/>
    <w:rsid w:val="00C1513C"/>
    <w:rsid w:val="00C154BB"/>
    <w:rsid w:val="00C15948"/>
    <w:rsid w:val="00C165B2"/>
    <w:rsid w:val="00C207BF"/>
    <w:rsid w:val="00C254F9"/>
    <w:rsid w:val="00C26FAA"/>
    <w:rsid w:val="00C279B5"/>
    <w:rsid w:val="00C27C45"/>
    <w:rsid w:val="00C31EE8"/>
    <w:rsid w:val="00C3719D"/>
    <w:rsid w:val="00C37C07"/>
    <w:rsid w:val="00C37EC7"/>
    <w:rsid w:val="00C41CB3"/>
    <w:rsid w:val="00C435C7"/>
    <w:rsid w:val="00C45D21"/>
    <w:rsid w:val="00C47695"/>
    <w:rsid w:val="00C53013"/>
    <w:rsid w:val="00C535A3"/>
    <w:rsid w:val="00C53D5F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3ABC"/>
    <w:rsid w:val="00C740DE"/>
    <w:rsid w:val="00C75D2F"/>
    <w:rsid w:val="00C76397"/>
    <w:rsid w:val="00C766E9"/>
    <w:rsid w:val="00C767BE"/>
    <w:rsid w:val="00C76963"/>
    <w:rsid w:val="00C76E3C"/>
    <w:rsid w:val="00C81568"/>
    <w:rsid w:val="00C8446E"/>
    <w:rsid w:val="00C86940"/>
    <w:rsid w:val="00C872D8"/>
    <w:rsid w:val="00C9027A"/>
    <w:rsid w:val="00C9068E"/>
    <w:rsid w:val="00C91288"/>
    <w:rsid w:val="00C91B05"/>
    <w:rsid w:val="00C93C4B"/>
    <w:rsid w:val="00C93F35"/>
    <w:rsid w:val="00C944AB"/>
    <w:rsid w:val="00C95B40"/>
    <w:rsid w:val="00CA1ED8"/>
    <w:rsid w:val="00CA513C"/>
    <w:rsid w:val="00CA5EB4"/>
    <w:rsid w:val="00CB05A9"/>
    <w:rsid w:val="00CB0889"/>
    <w:rsid w:val="00CB1382"/>
    <w:rsid w:val="00CB1399"/>
    <w:rsid w:val="00CB1E20"/>
    <w:rsid w:val="00CB1F63"/>
    <w:rsid w:val="00CB4E57"/>
    <w:rsid w:val="00CB4F24"/>
    <w:rsid w:val="00CB6158"/>
    <w:rsid w:val="00CB7170"/>
    <w:rsid w:val="00CC040E"/>
    <w:rsid w:val="00CC111F"/>
    <w:rsid w:val="00CC1519"/>
    <w:rsid w:val="00CC2011"/>
    <w:rsid w:val="00CC3AC1"/>
    <w:rsid w:val="00CC3EA0"/>
    <w:rsid w:val="00CC463D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D6198"/>
    <w:rsid w:val="00CE0424"/>
    <w:rsid w:val="00CE14F1"/>
    <w:rsid w:val="00CE27D8"/>
    <w:rsid w:val="00CE3B02"/>
    <w:rsid w:val="00CE4129"/>
    <w:rsid w:val="00CE4B05"/>
    <w:rsid w:val="00CE7561"/>
    <w:rsid w:val="00CF0E5A"/>
    <w:rsid w:val="00CF1354"/>
    <w:rsid w:val="00CF3B1F"/>
    <w:rsid w:val="00CF3BF6"/>
    <w:rsid w:val="00CF43B8"/>
    <w:rsid w:val="00CF44C8"/>
    <w:rsid w:val="00CF4B26"/>
    <w:rsid w:val="00CF51EF"/>
    <w:rsid w:val="00CF625B"/>
    <w:rsid w:val="00CF65A0"/>
    <w:rsid w:val="00CF687E"/>
    <w:rsid w:val="00CF797B"/>
    <w:rsid w:val="00D014F8"/>
    <w:rsid w:val="00D0349B"/>
    <w:rsid w:val="00D04434"/>
    <w:rsid w:val="00D04A8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2DB0"/>
    <w:rsid w:val="00D36E71"/>
    <w:rsid w:val="00D37D87"/>
    <w:rsid w:val="00D40B33"/>
    <w:rsid w:val="00D418F2"/>
    <w:rsid w:val="00D42D71"/>
    <w:rsid w:val="00D4318F"/>
    <w:rsid w:val="00D438BF"/>
    <w:rsid w:val="00D440F8"/>
    <w:rsid w:val="00D44A43"/>
    <w:rsid w:val="00D469F0"/>
    <w:rsid w:val="00D46E4B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34F1"/>
    <w:rsid w:val="00D767F3"/>
    <w:rsid w:val="00D76DF3"/>
    <w:rsid w:val="00D77B1D"/>
    <w:rsid w:val="00D80015"/>
    <w:rsid w:val="00D8021F"/>
    <w:rsid w:val="00D80383"/>
    <w:rsid w:val="00D80C23"/>
    <w:rsid w:val="00D810E4"/>
    <w:rsid w:val="00D823C6"/>
    <w:rsid w:val="00D82EFE"/>
    <w:rsid w:val="00D862FA"/>
    <w:rsid w:val="00D86A02"/>
    <w:rsid w:val="00D86CA3"/>
    <w:rsid w:val="00D871CE"/>
    <w:rsid w:val="00D90FF9"/>
    <w:rsid w:val="00D9196D"/>
    <w:rsid w:val="00D92982"/>
    <w:rsid w:val="00D9475E"/>
    <w:rsid w:val="00D953E3"/>
    <w:rsid w:val="00D9610F"/>
    <w:rsid w:val="00DA022A"/>
    <w:rsid w:val="00DA0827"/>
    <w:rsid w:val="00DA2A25"/>
    <w:rsid w:val="00DA305E"/>
    <w:rsid w:val="00DA321A"/>
    <w:rsid w:val="00DA3759"/>
    <w:rsid w:val="00DA5007"/>
    <w:rsid w:val="00DA5417"/>
    <w:rsid w:val="00DA56E8"/>
    <w:rsid w:val="00DA6493"/>
    <w:rsid w:val="00DA6ED1"/>
    <w:rsid w:val="00DB0A9F"/>
    <w:rsid w:val="00DB1E66"/>
    <w:rsid w:val="00DB2889"/>
    <w:rsid w:val="00DB377D"/>
    <w:rsid w:val="00DC01FD"/>
    <w:rsid w:val="00DC0D37"/>
    <w:rsid w:val="00DC1EB9"/>
    <w:rsid w:val="00DC2D36"/>
    <w:rsid w:val="00DC3095"/>
    <w:rsid w:val="00DC46E3"/>
    <w:rsid w:val="00DC53EF"/>
    <w:rsid w:val="00DD15A6"/>
    <w:rsid w:val="00DD7026"/>
    <w:rsid w:val="00DE1289"/>
    <w:rsid w:val="00DE25B8"/>
    <w:rsid w:val="00DE3C86"/>
    <w:rsid w:val="00DE3FC8"/>
    <w:rsid w:val="00DE5608"/>
    <w:rsid w:val="00DE58D0"/>
    <w:rsid w:val="00DE654F"/>
    <w:rsid w:val="00DE6E0E"/>
    <w:rsid w:val="00DF0B6E"/>
    <w:rsid w:val="00DF15E0"/>
    <w:rsid w:val="00DF37A0"/>
    <w:rsid w:val="00DF475E"/>
    <w:rsid w:val="00E02EDF"/>
    <w:rsid w:val="00E04EB3"/>
    <w:rsid w:val="00E07FCC"/>
    <w:rsid w:val="00E106C3"/>
    <w:rsid w:val="00E110E7"/>
    <w:rsid w:val="00E11B20"/>
    <w:rsid w:val="00E130B1"/>
    <w:rsid w:val="00E13151"/>
    <w:rsid w:val="00E17FA2"/>
    <w:rsid w:val="00E22330"/>
    <w:rsid w:val="00E26180"/>
    <w:rsid w:val="00E30B5A"/>
    <w:rsid w:val="00E3123D"/>
    <w:rsid w:val="00E31461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0AB7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057"/>
    <w:rsid w:val="00E547C0"/>
    <w:rsid w:val="00E54E3B"/>
    <w:rsid w:val="00E5553A"/>
    <w:rsid w:val="00E57565"/>
    <w:rsid w:val="00E61F69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501"/>
    <w:rsid w:val="00E71AA2"/>
    <w:rsid w:val="00E72EFC"/>
    <w:rsid w:val="00E735CB"/>
    <w:rsid w:val="00E73EC2"/>
    <w:rsid w:val="00E75374"/>
    <w:rsid w:val="00E758EC"/>
    <w:rsid w:val="00E773AC"/>
    <w:rsid w:val="00E80F38"/>
    <w:rsid w:val="00E82289"/>
    <w:rsid w:val="00E8234C"/>
    <w:rsid w:val="00E824BA"/>
    <w:rsid w:val="00E83AA9"/>
    <w:rsid w:val="00E85928"/>
    <w:rsid w:val="00E87822"/>
    <w:rsid w:val="00E90395"/>
    <w:rsid w:val="00E90D89"/>
    <w:rsid w:val="00E90E49"/>
    <w:rsid w:val="00E917F9"/>
    <w:rsid w:val="00E924C4"/>
    <w:rsid w:val="00E9291C"/>
    <w:rsid w:val="00E93FFE"/>
    <w:rsid w:val="00E94F8A"/>
    <w:rsid w:val="00E97219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B7AFB"/>
    <w:rsid w:val="00EC27C6"/>
    <w:rsid w:val="00EC4207"/>
    <w:rsid w:val="00EC5653"/>
    <w:rsid w:val="00EC5DCE"/>
    <w:rsid w:val="00EC60B5"/>
    <w:rsid w:val="00EC71CE"/>
    <w:rsid w:val="00ED06D0"/>
    <w:rsid w:val="00ED1006"/>
    <w:rsid w:val="00ED14B1"/>
    <w:rsid w:val="00EE0B9E"/>
    <w:rsid w:val="00EE4064"/>
    <w:rsid w:val="00EE5CA7"/>
    <w:rsid w:val="00EE6142"/>
    <w:rsid w:val="00EE75F3"/>
    <w:rsid w:val="00EF18FE"/>
    <w:rsid w:val="00EF5787"/>
    <w:rsid w:val="00EF60D0"/>
    <w:rsid w:val="00F00556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58E1"/>
    <w:rsid w:val="00F36417"/>
    <w:rsid w:val="00F40F0C"/>
    <w:rsid w:val="00F43740"/>
    <w:rsid w:val="00F442C1"/>
    <w:rsid w:val="00F454EE"/>
    <w:rsid w:val="00F4766C"/>
    <w:rsid w:val="00F507D1"/>
    <w:rsid w:val="00F519CE"/>
    <w:rsid w:val="00F51ADA"/>
    <w:rsid w:val="00F6038C"/>
    <w:rsid w:val="00F607C5"/>
    <w:rsid w:val="00F60DEA"/>
    <w:rsid w:val="00F6302A"/>
    <w:rsid w:val="00F64C2B"/>
    <w:rsid w:val="00F651BE"/>
    <w:rsid w:val="00F67CFB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14F"/>
    <w:rsid w:val="00F817CE"/>
    <w:rsid w:val="00F83391"/>
    <w:rsid w:val="00F8456C"/>
    <w:rsid w:val="00F8492A"/>
    <w:rsid w:val="00F85701"/>
    <w:rsid w:val="00F859D8"/>
    <w:rsid w:val="00F868F5"/>
    <w:rsid w:val="00F87AF8"/>
    <w:rsid w:val="00F9056A"/>
    <w:rsid w:val="00F90F8D"/>
    <w:rsid w:val="00F92782"/>
    <w:rsid w:val="00F92878"/>
    <w:rsid w:val="00F92917"/>
    <w:rsid w:val="00F92C7C"/>
    <w:rsid w:val="00F93AA9"/>
    <w:rsid w:val="00F9437D"/>
    <w:rsid w:val="00F96985"/>
    <w:rsid w:val="00F97838"/>
    <w:rsid w:val="00FA23D3"/>
    <w:rsid w:val="00FA2BB3"/>
    <w:rsid w:val="00FA45A3"/>
    <w:rsid w:val="00FB3043"/>
    <w:rsid w:val="00FB4C80"/>
    <w:rsid w:val="00FB5528"/>
    <w:rsid w:val="00FB6966"/>
    <w:rsid w:val="00FB6A6A"/>
    <w:rsid w:val="00FC19E8"/>
    <w:rsid w:val="00FC4AD0"/>
    <w:rsid w:val="00FC53CA"/>
    <w:rsid w:val="00FC5CF4"/>
    <w:rsid w:val="00FC6653"/>
    <w:rsid w:val="00FC6897"/>
    <w:rsid w:val="00FC7429"/>
    <w:rsid w:val="00FC798B"/>
    <w:rsid w:val="00FD07F6"/>
    <w:rsid w:val="00FD1EC8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712"/>
    <w:rsid w:val="00FE4C7B"/>
    <w:rsid w:val="00FE7336"/>
    <w:rsid w:val="00FE787C"/>
    <w:rsid w:val="00FF2021"/>
    <w:rsid w:val="00FF2E06"/>
    <w:rsid w:val="00FF335B"/>
    <w:rsid w:val="00FF45A5"/>
    <w:rsid w:val="00FF5C91"/>
    <w:rsid w:val="00FF6867"/>
    <w:rsid w:val="00FF6C49"/>
    <w:rsid w:val="00FF71AC"/>
    <w:rsid w:val="00FF7E2B"/>
    <w:rsid w:val="00FF7EAA"/>
    <w:rsid w:val="30E4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681F1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5NUHHDQN7SK2-1476151046-47210</_dlc_DocId>
    <_dlc_DocIdUrl xmlns="f166a696-7b5b-4ccd-9f0c-ffde0cceec81">
      <Url>https://ericsson.sharepoint.com/sites/star/_layouts/15/DocIdRedir.aspx?ID=5NUHHDQN7SK2-1476151046-47210</Url>
      <Description>5NUHHDQN7SK2-1476151046-47210</Description>
    </_dlc_DocIdUrl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D73A4-3316-4146-B330-99407EAB4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D6D0DE-F46C-4934-B876-2D82FA10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4</Pages>
  <Words>974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Patrik Rugeland</cp:lastModifiedBy>
  <cp:revision>50</cp:revision>
  <cp:lastPrinted>2008-01-31T06:09:00Z</cp:lastPrinted>
  <dcterms:created xsi:type="dcterms:W3CDTF">2019-03-26T12:31:00Z</dcterms:created>
  <dcterms:modified xsi:type="dcterms:W3CDTF">2019-05-02T08:25:00Z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0138e704-130b-4ab7-8350-3ac97f525493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353</vt:lpwstr>
  </property>
  <property fmtid="{D5CDD505-2E9C-101B-9397-08002B2CF9AE}" pid="15" name="AuthorIds_UIVersion_1024">
    <vt:lpwstr>353</vt:lpwstr>
  </property>
  <property fmtid="{D5CDD505-2E9C-101B-9397-08002B2CF9AE}" pid="16" name="AuthorIds_UIVersion_1536">
    <vt:lpwstr>353</vt:lpwstr>
  </property>
  <property fmtid="{D5CDD505-2E9C-101B-9397-08002B2CF9AE}" pid="17" name="AuthorIds_UIVersion_2048">
    <vt:lpwstr>353</vt:lpwstr>
  </property>
  <property fmtid="{D5CDD505-2E9C-101B-9397-08002B2CF9AE}" pid="18" name="AuthorIds_UIVersion_2560">
    <vt:lpwstr>353</vt:lpwstr>
  </property>
  <property fmtid="{D5CDD505-2E9C-101B-9397-08002B2CF9AE}" pid="19" name="AuthorIds_UIVersion_3584">
    <vt:lpwstr>353</vt:lpwstr>
  </property>
  <property fmtid="{D5CDD505-2E9C-101B-9397-08002B2CF9AE}" pid="20" name="AuthorIds_UIVersion_5120">
    <vt:lpwstr>246</vt:lpwstr>
  </property>
  <property fmtid="{D5CDD505-2E9C-101B-9397-08002B2CF9AE}" pid="21" name="AuthorIds_UIVersion_6144">
    <vt:lpwstr>246</vt:lpwstr>
  </property>
  <property fmtid="{D5CDD505-2E9C-101B-9397-08002B2CF9AE}" pid="22" name="AuthorIds_UIVersion_7680">
    <vt:lpwstr>246</vt:lpwstr>
  </property>
</Properties>
</file>